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6F0" w:rsidRPr="00B3580E" w:rsidRDefault="008246F0" w:rsidP="0088759F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  <w:r w:rsidRPr="00B3580E">
        <w:rPr>
          <w:rFonts w:ascii="Times New Roman" w:hAnsi="Times New Roman" w:cs="Arial"/>
          <w:b/>
          <w:bCs/>
          <w:kern w:val="32"/>
          <w:lang w:eastAsia="ru-RU"/>
        </w:rPr>
        <w:t>Практическая работа 10-11 класс</w:t>
      </w:r>
    </w:p>
    <w:p w:rsidR="008246F0" w:rsidRPr="00B3580E" w:rsidRDefault="008246F0" w:rsidP="0088759F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  <w:r w:rsidRPr="00B3580E">
        <w:rPr>
          <w:rFonts w:ascii="Times New Roman" w:hAnsi="Times New Roman" w:cs="Arial"/>
          <w:b/>
          <w:bCs/>
          <w:kern w:val="32"/>
          <w:lang w:eastAsia="ru-RU"/>
        </w:rPr>
        <w:t xml:space="preserve"> «Обработка клапана и соединение его с основной деталью» </w:t>
      </w:r>
    </w:p>
    <w:p w:rsidR="008246F0" w:rsidRPr="00B3580E" w:rsidRDefault="008246F0" w:rsidP="0088759F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  <w:r w:rsidRPr="00B3580E">
        <w:rPr>
          <w:rFonts w:ascii="Times New Roman" w:hAnsi="Times New Roman"/>
          <w:lang w:eastAsia="ru-RU"/>
        </w:rPr>
        <w:t xml:space="preserve">Лекало клапана (можно придумать) длина клапана не менее </w:t>
      </w:r>
      <w:smartTag w:uri="urn:schemas-microsoft-com:office:smarttags" w:element="metricconverter">
        <w:smartTagPr>
          <w:attr w:name="ProductID" w:val="120 мм"/>
        </w:smartTagPr>
        <w:r w:rsidRPr="00B3580E">
          <w:rPr>
            <w:rFonts w:ascii="Times New Roman" w:hAnsi="Times New Roman"/>
            <w:lang w:eastAsia="ru-RU"/>
          </w:rPr>
          <w:t>120 мм</w:t>
        </w:r>
      </w:smartTag>
      <w:r w:rsidRPr="00B3580E">
        <w:rPr>
          <w:rFonts w:ascii="Times New Roman" w:hAnsi="Times New Roman"/>
          <w:lang w:eastAsia="ru-RU"/>
        </w:rPr>
        <w:t xml:space="preserve">, ширина </w:t>
      </w:r>
      <w:smartTag w:uri="urn:schemas-microsoft-com:office:smarttags" w:element="metricconverter">
        <w:smartTagPr>
          <w:attr w:name="ProductID" w:val="50 мм"/>
        </w:smartTagPr>
        <w:r w:rsidRPr="00B3580E">
          <w:rPr>
            <w:rFonts w:ascii="Times New Roman" w:hAnsi="Times New Roman"/>
            <w:lang w:eastAsia="ru-RU"/>
          </w:rPr>
          <w:t>50 мм</w:t>
        </w:r>
      </w:smartTag>
      <w:r w:rsidRPr="00B3580E">
        <w:rPr>
          <w:rFonts w:ascii="Times New Roman" w:hAnsi="Times New Roman"/>
          <w:lang w:eastAsia="ru-RU"/>
        </w:rPr>
        <w:t>.</w:t>
      </w:r>
    </w:p>
    <w:p w:rsidR="008246F0" w:rsidRPr="00B3580E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  <w:r w:rsidRPr="00B3580E">
        <w:rPr>
          <w:rFonts w:ascii="Times New Roman" w:hAnsi="Times New Roman"/>
          <w:lang w:eastAsia="ru-RU"/>
        </w:rPr>
        <w:t xml:space="preserve">Основной материал: размер лоскута ткани (полочка) = 140 </w:t>
      </w:r>
      <w:r w:rsidRPr="00B3580E">
        <w:rPr>
          <w:rFonts w:ascii="Times New Roman" w:hAnsi="Times New Roman"/>
          <w:lang w:val="en-US" w:eastAsia="ru-RU"/>
        </w:rPr>
        <w:t>x</w:t>
      </w:r>
      <w:r w:rsidRPr="00B3580E">
        <w:rPr>
          <w:rFonts w:ascii="Times New Roman" w:hAnsi="Times New Roman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120 мм"/>
        </w:smartTagPr>
        <w:r w:rsidRPr="00B3580E">
          <w:rPr>
            <w:rFonts w:ascii="Times New Roman" w:hAnsi="Times New Roman"/>
            <w:lang w:eastAsia="ru-RU"/>
          </w:rPr>
          <w:t>120 мм</w:t>
        </w:r>
      </w:smartTag>
      <w:r w:rsidRPr="00B3580E">
        <w:rPr>
          <w:rFonts w:ascii="Times New Roman" w:hAnsi="Times New Roman"/>
          <w:lang w:eastAsia="ru-RU"/>
        </w:rPr>
        <w:t>, клапан.</w:t>
      </w:r>
    </w:p>
    <w:p w:rsidR="008246F0" w:rsidRPr="00B3580E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  <w:r w:rsidRPr="00B3580E">
        <w:rPr>
          <w:rFonts w:ascii="Times New Roman" w:hAnsi="Times New Roman"/>
          <w:lang w:eastAsia="ru-RU"/>
        </w:rPr>
        <w:t>Материал подкладки: подклапан.</w:t>
      </w:r>
    </w:p>
    <w:p w:rsidR="008246F0" w:rsidRPr="00B3580E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  <w:r w:rsidRPr="00B3580E">
        <w:rPr>
          <w:rFonts w:ascii="Times New Roman" w:hAnsi="Times New Roman"/>
          <w:lang w:eastAsia="ru-RU"/>
        </w:rPr>
        <w:t>Прокладочный материал (клеевая)- прокладка</w:t>
      </w:r>
    </w:p>
    <w:p w:rsidR="008246F0" w:rsidRPr="00B3580E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p w:rsidR="008246F0" w:rsidRPr="00B3580E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b/>
          <w:lang w:eastAsia="ru-RU"/>
        </w:rPr>
      </w:pPr>
      <w:r w:rsidRPr="00B3580E">
        <w:rPr>
          <w:rFonts w:ascii="Times New Roman" w:hAnsi="Times New Roman"/>
          <w:b/>
          <w:lang w:eastAsia="ru-RU"/>
        </w:rPr>
        <w:t>В инструкционно-технологической карте в местах пропуска необходимо самостоятельно указать технические условия на выполнение операции.</w:t>
      </w:r>
    </w:p>
    <w:p w:rsidR="008246F0" w:rsidRPr="00B3580E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3806"/>
        <w:gridCol w:w="3530"/>
      </w:tblGrid>
      <w:tr w:rsidR="008246F0" w:rsidRPr="00B3580E" w:rsidTr="00BC4C5D">
        <w:tc>
          <w:tcPr>
            <w:tcW w:w="2235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3580E">
              <w:rPr>
                <w:rFonts w:ascii="Times New Roman" w:hAnsi="Times New Roman"/>
                <w:b/>
                <w:lang w:eastAsia="ru-RU"/>
              </w:rPr>
              <w:t>Наименование операции</w:t>
            </w:r>
          </w:p>
        </w:tc>
        <w:tc>
          <w:tcPr>
            <w:tcW w:w="380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ru-RU"/>
              </w:rPr>
            </w:pPr>
            <w:r w:rsidRPr="00B3580E">
              <w:rPr>
                <w:rFonts w:ascii="Times New Roman" w:hAnsi="Times New Roman"/>
                <w:b/>
                <w:noProof/>
                <w:lang w:eastAsia="ru-RU"/>
              </w:rPr>
              <w:t>Технические условия на выполнение операции</w:t>
            </w:r>
          </w:p>
        </w:tc>
        <w:tc>
          <w:tcPr>
            <w:tcW w:w="3530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ru-RU"/>
              </w:rPr>
            </w:pPr>
            <w:r w:rsidRPr="00B3580E">
              <w:rPr>
                <w:rFonts w:ascii="Times New Roman" w:hAnsi="Times New Roman"/>
                <w:b/>
                <w:noProof/>
                <w:lang w:eastAsia="ru-RU"/>
              </w:rPr>
              <w:t>Схема, рисунок</w:t>
            </w:r>
          </w:p>
        </w:tc>
      </w:tr>
      <w:tr w:rsidR="008246F0" w:rsidRPr="00B3580E" w:rsidTr="00BC4C5D">
        <w:tc>
          <w:tcPr>
            <w:tcW w:w="2235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Обработка клапана обтачным швом</w:t>
            </w:r>
          </w:p>
        </w:tc>
        <w:tc>
          <w:tcPr>
            <w:tcW w:w="380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noProof/>
                <w:lang w:eastAsia="ru-RU"/>
              </w:rPr>
            </w:pPr>
            <w:r w:rsidRPr="00B3580E">
              <w:rPr>
                <w:rFonts w:ascii="Times New Roman" w:hAnsi="Times New Roman"/>
                <w:noProof/>
                <w:lang w:eastAsia="ru-RU"/>
              </w:rPr>
              <w:t>Клапан-это деталь кармана или отделочный элемент</w:t>
            </w:r>
          </w:p>
        </w:tc>
        <w:tc>
          <w:tcPr>
            <w:tcW w:w="3530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8246F0" w:rsidRPr="00B3580E" w:rsidTr="00BC4C5D">
        <w:tc>
          <w:tcPr>
            <w:tcW w:w="2235" w:type="dxa"/>
            <w:vMerge w:val="restart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Выкраивание деталей кроя клапана (на деталях указать направление нити основы)</w:t>
            </w:r>
          </w:p>
        </w:tc>
        <w:tc>
          <w:tcPr>
            <w:tcW w:w="380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Клапан (1 деталь) выкраивают из основной ткани. нить основы (н.о.) проходит также, как на основной детали. Припуски на обработку швов: </w: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по верхнему срезу </w:t>
            </w:r>
            <w:smartTag w:uri="urn:schemas-microsoft-com:office:smarttags" w:element="metricconverter">
              <w:smartTagPr>
                <w:attr w:name="ProductID" w:val="-1.5 см"/>
              </w:smartTagPr>
              <w:r w:rsidRPr="00B3580E">
                <w:rPr>
                  <w:rFonts w:ascii="Times New Roman" w:hAnsi="Times New Roman"/>
                  <w:lang w:eastAsia="ru-RU"/>
                </w:rPr>
                <w:t>-1.5 см</w:t>
              </w:r>
            </w:smartTag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по боковым сторонам и  срезу низа клапана - ……….…см. </w:t>
            </w:r>
          </w:p>
        </w:tc>
        <w:tc>
          <w:tcPr>
            <w:tcW w:w="3530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8" o:spid="_x0000_i1025" type="#_x0000_t75" style="width:165pt;height:114pt;visibility:visible">
                  <v:imagedata r:id="rId4" o:title=""/>
                </v:shape>
              </w:pic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8246F0" w:rsidRPr="00B3580E" w:rsidTr="00BC4C5D">
        <w:tc>
          <w:tcPr>
            <w:tcW w:w="2235" w:type="dxa"/>
            <w:vMerge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0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Подклапан (1 деталь) выкраивают из основной или подкладочной ткани. Нить основы проходит…………………………..</w: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По боковым сторонам  и срезу низа подклапан меньше клапана на ширину канта  на…………….см.</w:t>
            </w:r>
          </w:p>
        </w:tc>
        <w:tc>
          <w:tcPr>
            <w:tcW w:w="3530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noProof/>
                <w:lang w:eastAsia="ru-RU"/>
              </w:rPr>
              <w:pict>
                <v:shape id="Рисунок 49" o:spid="_x0000_i1026" type="#_x0000_t75" style="width:158.25pt;height:109.5pt;visibility:visible">
                  <v:imagedata r:id="rId5" o:title=""/>
                </v:shape>
              </w:pic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8246F0" w:rsidRPr="00B3580E" w:rsidTr="00BC4C5D">
        <w:tc>
          <w:tcPr>
            <w:tcW w:w="2235" w:type="dxa"/>
            <w:vMerge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0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Прокладка (1 деталь) может быть клеевой или неклеевой.</w:t>
            </w:r>
          </w:p>
        </w:tc>
        <w:tc>
          <w:tcPr>
            <w:tcW w:w="3530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noProof/>
                <w:lang w:eastAsia="ru-RU"/>
              </w:rPr>
              <w:pict>
                <v:shape id="Рисунок 50" o:spid="_x0000_i1027" type="#_x0000_t75" style="width:133.5pt;height:67.5pt;visibility:visible">
                  <v:imagedata r:id="rId6" o:title=""/>
                </v:shape>
              </w:pic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                                   </w:t>
            </w:r>
          </w:p>
        </w:tc>
      </w:tr>
      <w:tr w:rsidR="008246F0" w:rsidRPr="00B3580E" w:rsidTr="00BC4C5D">
        <w:tc>
          <w:tcPr>
            <w:tcW w:w="2235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Дублирование клапана</w:t>
            </w:r>
          </w:p>
        </w:tc>
        <w:tc>
          <w:tcPr>
            <w:tcW w:w="380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Дублируют подклапан клеевой прокладкой </w:t>
            </w:r>
          </w:p>
        </w:tc>
        <w:tc>
          <w:tcPr>
            <w:tcW w:w="3530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8246F0" w:rsidRPr="00B3580E" w:rsidTr="00BC4C5D">
        <w:tc>
          <w:tcPr>
            <w:tcW w:w="2235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Сметывание клапана с подклапаном</w:t>
            </w:r>
          </w:p>
        </w:tc>
        <w:tc>
          <w:tcPr>
            <w:tcW w:w="380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Клапан и подклапан складывают лицевыми сторонами внутрь, уравнивают срезы, сметывают прямыми стежками со стороны…………………. детали на расстоянии …………………..от срезов с посадкой в углах из клапана. Длина стежков……………см.</w:t>
            </w:r>
          </w:p>
        </w:tc>
        <w:tc>
          <w:tcPr>
            <w:tcW w:w="3530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noProof/>
                <w:lang w:eastAsia="ru-RU"/>
              </w:rPr>
              <w:pict>
                <v:shape id="Рисунок 51" o:spid="_x0000_i1028" type="#_x0000_t75" style="width:161.25pt;height:83.25pt;visibility:visible">
                  <v:imagedata r:id="rId7" o:title=""/>
                </v:shape>
              </w:pic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8246F0" w:rsidRPr="00B3580E" w:rsidTr="00BC4C5D">
        <w:tc>
          <w:tcPr>
            <w:tcW w:w="2235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ВТО клапана</w:t>
            </w:r>
          </w:p>
        </w:tc>
        <w:tc>
          <w:tcPr>
            <w:tcW w:w="380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Посадку в углах слегка ссутюживают</w:t>
            </w:r>
          </w:p>
        </w:tc>
        <w:tc>
          <w:tcPr>
            <w:tcW w:w="3530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8246F0" w:rsidRPr="00B3580E" w:rsidTr="00BC4C5D">
        <w:tc>
          <w:tcPr>
            <w:tcW w:w="2235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Обтачивание клапана</w:t>
            </w:r>
          </w:p>
        </w:tc>
        <w:tc>
          <w:tcPr>
            <w:tcW w:w="380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Обтачивают клапан со стороны подклапана швом шириной ……………..см. Нитки сметывания удаляют, высекают углы, оставляя припуск …………см.</w:t>
            </w:r>
          </w:p>
        </w:tc>
        <w:tc>
          <w:tcPr>
            <w:tcW w:w="3530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noProof/>
                <w:lang w:eastAsia="ru-RU"/>
              </w:rPr>
              <w:pict>
                <v:shape id="Рисунок 44" o:spid="_x0000_i1029" type="#_x0000_t75" style="width:161.25pt;height:101.25pt;visibility:visible">
                  <v:imagedata r:id="rId8" o:title=""/>
                </v:shape>
              </w:pic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                                         </w:t>
            </w:r>
          </w:p>
        </w:tc>
      </w:tr>
      <w:tr w:rsidR="008246F0" w:rsidRPr="00B3580E" w:rsidTr="00BC4C5D">
        <w:tc>
          <w:tcPr>
            <w:tcW w:w="2235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Выметывание клапана</w:t>
            </w:r>
          </w:p>
        </w:tc>
        <w:tc>
          <w:tcPr>
            <w:tcW w:w="380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Выметывают край клапана со стороны …………………с образованием канта из основной ткани. Ширина шва выметывания …………………см.</w:t>
            </w:r>
          </w:p>
        </w:tc>
        <w:tc>
          <w:tcPr>
            <w:tcW w:w="3530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noProof/>
                <w:lang w:eastAsia="ru-RU"/>
              </w:rPr>
              <w:pict>
                <v:shape id="Рисунок 45" o:spid="_x0000_i1030" type="#_x0000_t75" style="width:170.25pt;height:109.5pt;visibility:visible">
                  <v:imagedata r:id="rId9" o:title=""/>
                </v:shape>
              </w:pic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                                         </w:t>
            </w:r>
          </w:p>
        </w:tc>
      </w:tr>
      <w:tr w:rsidR="008246F0" w:rsidRPr="00B3580E" w:rsidTr="00BC4C5D">
        <w:tc>
          <w:tcPr>
            <w:tcW w:w="2235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Закрепление обтачного края отделочной строчкой</w:t>
            </w:r>
          </w:p>
        </w:tc>
        <w:tc>
          <w:tcPr>
            <w:tcW w:w="380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Выполняют отделочную строчку  со стороны…………………. Ширина строчки по модели (на выбор)</w:t>
            </w:r>
          </w:p>
        </w:tc>
        <w:tc>
          <w:tcPr>
            <w:tcW w:w="3530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noProof/>
                <w:lang w:eastAsia="ru-RU"/>
              </w:rPr>
              <w:pict>
                <v:shape id="Рисунок 46" o:spid="_x0000_i1031" type="#_x0000_t75" style="width:170.25pt;height:111.75pt;visibility:visible">
                  <v:imagedata r:id="rId10" o:title=""/>
                </v:shape>
              </w:pic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8246F0" w:rsidRPr="00B3580E" w:rsidTr="00BC4C5D">
        <w:tc>
          <w:tcPr>
            <w:tcW w:w="2235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Чистка клапана</w:t>
            </w:r>
          </w:p>
        </w:tc>
        <w:tc>
          <w:tcPr>
            <w:tcW w:w="380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Удаляют нитки выметывания. ВТО клапана</w:t>
            </w:r>
          </w:p>
        </w:tc>
        <w:tc>
          <w:tcPr>
            <w:tcW w:w="3530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8246F0" w:rsidRPr="00B3580E" w:rsidTr="00BC4C5D">
        <w:tc>
          <w:tcPr>
            <w:tcW w:w="2235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Соединение клапана с основной деталью</w:t>
            </w:r>
          </w:p>
        </w:tc>
        <w:tc>
          <w:tcPr>
            <w:tcW w:w="380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По намеченной линии на основную деталь накладывают клапан подклапаном вверх, совмещая линии разметки на изделии и клапане. Притачивают клапан швом шириной …………см., припуски подрезают , оставляя 0,5-</w:t>
            </w:r>
            <w:smartTag w:uri="urn:schemas-microsoft-com:office:smarttags" w:element="metricconverter">
              <w:smartTagPr>
                <w:attr w:name="ProductID" w:val="0,7 см"/>
              </w:smartTagPr>
              <w:r w:rsidRPr="00B3580E">
                <w:rPr>
                  <w:rFonts w:ascii="Times New Roman" w:hAnsi="Times New Roman"/>
                  <w:lang w:eastAsia="ru-RU"/>
                </w:rPr>
                <w:t>0,7 см</w:t>
              </w:r>
            </w:smartTag>
            <w:r w:rsidRPr="00B3580E">
              <w:rPr>
                <w:rFonts w:ascii="Times New Roman" w:hAnsi="Times New Roman"/>
                <w:lang w:eastAsia="ru-RU"/>
              </w:rPr>
              <w:t>. от шва притачивания</w:t>
            </w:r>
          </w:p>
        </w:tc>
        <w:tc>
          <w:tcPr>
            <w:tcW w:w="3530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noProof/>
                <w:lang w:eastAsia="ru-RU"/>
              </w:rPr>
              <w:pict>
                <v:shape id="Рисунок 47" o:spid="_x0000_i1032" type="#_x0000_t75" style="width:169.5pt;height:132.75pt;visibility:visible">
                  <v:imagedata r:id="rId11" o:title=""/>
                </v:shape>
              </w:pic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:rsidR="008246F0" w:rsidRPr="00B3580E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p w:rsidR="008246F0" w:rsidRPr="00B3580E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p w:rsidR="008246F0" w:rsidRPr="00B3580E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p w:rsidR="008246F0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p w:rsidR="008246F0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p w:rsidR="008246F0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p w:rsidR="008246F0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p w:rsidR="008246F0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p w:rsidR="008246F0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p w:rsidR="008246F0" w:rsidRPr="00B3580E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p w:rsidR="008246F0" w:rsidRPr="00B3580E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p w:rsidR="008246F0" w:rsidRPr="00B3580E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p w:rsidR="008246F0" w:rsidRPr="00B3580E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p w:rsidR="008246F0" w:rsidRPr="00B3580E" w:rsidRDefault="008246F0" w:rsidP="0088759F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  <w:r w:rsidRPr="00B3580E">
        <w:rPr>
          <w:rFonts w:ascii="Times New Roman" w:hAnsi="Times New Roman" w:cs="Arial"/>
          <w:b/>
          <w:bCs/>
          <w:kern w:val="32"/>
          <w:lang w:eastAsia="ru-RU"/>
        </w:rPr>
        <w:t xml:space="preserve">Карта пооперационного контроля </w:t>
      </w:r>
    </w:p>
    <w:p w:rsidR="008246F0" w:rsidRPr="00B3580E" w:rsidRDefault="008246F0" w:rsidP="0088759F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B3580E">
        <w:rPr>
          <w:rFonts w:ascii="Times New Roman" w:hAnsi="Times New Roman"/>
          <w:lang w:eastAsia="ru-RU"/>
        </w:rPr>
        <w:t xml:space="preserve">«Обработка клапана» </w:t>
      </w:r>
    </w:p>
    <w:p w:rsidR="008246F0" w:rsidRPr="00B3580E" w:rsidRDefault="008246F0" w:rsidP="0088759F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96"/>
        <w:gridCol w:w="7304"/>
        <w:gridCol w:w="1080"/>
      </w:tblGrid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№</w:t>
            </w:r>
          </w:p>
          <w:p w:rsidR="008246F0" w:rsidRPr="00B3580E" w:rsidRDefault="008246F0" w:rsidP="0088759F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7304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Критерии оценки</w:t>
            </w:r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304" w:type="dxa"/>
          </w:tcPr>
          <w:p w:rsidR="008246F0" w:rsidRPr="00B3580E" w:rsidRDefault="008246F0" w:rsidP="005A0C6A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Организация рабочего места</w:t>
            </w:r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304" w:type="dxa"/>
          </w:tcPr>
          <w:p w:rsidR="008246F0" w:rsidRPr="00B3580E" w:rsidRDefault="008246F0" w:rsidP="004550CB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Определение нити основы  в деталях клапана                          (да/нет)</w:t>
            </w:r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304" w:type="dxa"/>
          </w:tcPr>
          <w:p w:rsidR="008246F0" w:rsidRPr="00B3580E" w:rsidRDefault="008246F0" w:rsidP="004550CB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Клеевая прокладка наклеена без перекосов</w:t>
            </w:r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304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Ширина шва обтачивания                                                          5 ±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B3580E">
                <w:rPr>
                  <w:rFonts w:ascii="Times New Roman" w:hAnsi="Times New Roman"/>
                  <w:lang w:eastAsia="ru-RU"/>
                </w:rPr>
                <w:t>1 мм</w:t>
              </w:r>
            </w:smartTag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304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Симметричность концов клапана</w:t>
            </w:r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7304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Наличие закрепок на концах шва обтачивания                         (да/нет)</w:t>
            </w:r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7304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Срезаны припуски шва в углах                                                   (да/нет)</w:t>
            </w:r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7304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Шов выправлен равномерно по всей длине                               (да/нет)</w:t>
            </w:r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7304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Качество вывёртывания клапана</w:t>
            </w:r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7304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Ширина канта (1-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B3580E">
                <w:rPr>
                  <w:rFonts w:ascii="Times New Roman" w:hAnsi="Times New Roman"/>
                  <w:lang w:eastAsia="ru-RU"/>
                </w:rPr>
                <w:t>2 мм</w:t>
              </w:r>
            </w:smartTag>
            <w:r w:rsidRPr="00B3580E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7304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ВТО после вывертывания                                                            (да/нет)</w:t>
            </w:r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7304" w:type="dxa"/>
          </w:tcPr>
          <w:p w:rsidR="008246F0" w:rsidRPr="00B3580E" w:rsidRDefault="008246F0" w:rsidP="004E0182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Качество отделочной строчки </w:t>
            </w:r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7304" w:type="dxa"/>
          </w:tcPr>
          <w:p w:rsidR="008246F0" w:rsidRPr="00B3580E" w:rsidRDefault="008246F0" w:rsidP="004E0182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Качество соединения клапана с основной деталью</w:t>
            </w:r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7304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Соблюдение безопасных приемов труда                                    (да/нет)</w:t>
            </w:r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7304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Знание технических условий на выполнение операций (определяется  по заполненной инструкционно-технологической карте)</w:t>
            </w:r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7304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Аккуратность выполнения</w:t>
            </w:r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246F0" w:rsidRPr="00B3580E" w:rsidTr="0088759F">
        <w:tc>
          <w:tcPr>
            <w:tcW w:w="796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04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080" w:type="dxa"/>
          </w:tcPr>
          <w:p w:rsidR="008246F0" w:rsidRPr="00B3580E" w:rsidRDefault="008246F0" w:rsidP="0088759F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40</w:t>
            </w:r>
          </w:p>
        </w:tc>
      </w:tr>
    </w:tbl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B3580E">
      <w:pPr>
        <w:keepNext/>
        <w:tabs>
          <w:tab w:val="left" w:pos="3960"/>
        </w:tabs>
        <w:spacing w:after="60" w:line="240" w:lineRule="auto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Pr="00B3580E" w:rsidRDefault="008246F0" w:rsidP="00B3580E">
      <w:pPr>
        <w:keepNext/>
        <w:tabs>
          <w:tab w:val="left" w:pos="3960"/>
        </w:tabs>
        <w:spacing w:after="60" w:line="240" w:lineRule="auto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  <w:r w:rsidRPr="00B3580E">
        <w:rPr>
          <w:rFonts w:ascii="Times New Roman" w:hAnsi="Times New Roman" w:cs="Arial"/>
          <w:b/>
          <w:bCs/>
          <w:kern w:val="32"/>
          <w:lang w:eastAsia="ru-RU"/>
        </w:rPr>
        <w:t>Практическая работа 7</w:t>
      </w:r>
      <w:bookmarkStart w:id="0" w:name="_GoBack"/>
      <w:bookmarkEnd w:id="0"/>
      <w:r w:rsidRPr="00B3580E">
        <w:rPr>
          <w:rFonts w:ascii="Times New Roman" w:hAnsi="Times New Roman" w:cs="Arial"/>
          <w:b/>
          <w:bCs/>
          <w:kern w:val="32"/>
          <w:lang w:eastAsia="ru-RU"/>
        </w:rPr>
        <w:t>-9 класс</w:t>
      </w:r>
    </w:p>
    <w:p w:rsidR="008246F0" w:rsidRPr="00B3580E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  <w:r w:rsidRPr="00B3580E">
        <w:rPr>
          <w:rFonts w:ascii="Times New Roman" w:hAnsi="Times New Roman" w:cs="Arial"/>
          <w:b/>
          <w:bCs/>
          <w:kern w:val="32"/>
          <w:lang w:eastAsia="ru-RU"/>
        </w:rPr>
        <w:t xml:space="preserve">«Обработка клапана» </w:t>
      </w:r>
    </w:p>
    <w:p w:rsidR="008246F0" w:rsidRPr="00B3580E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  <w:r w:rsidRPr="00B3580E">
        <w:rPr>
          <w:rFonts w:ascii="Times New Roman" w:hAnsi="Times New Roman"/>
          <w:lang w:eastAsia="ru-RU"/>
        </w:rPr>
        <w:t xml:space="preserve">Лекало клапана (можно придумать) длина клапана не менее </w:t>
      </w:r>
      <w:smartTag w:uri="urn:schemas-microsoft-com:office:smarttags" w:element="metricconverter">
        <w:smartTagPr>
          <w:attr w:name="ProductID" w:val="120 мм"/>
        </w:smartTagPr>
        <w:r w:rsidRPr="00B3580E">
          <w:rPr>
            <w:rFonts w:ascii="Times New Roman" w:hAnsi="Times New Roman"/>
            <w:lang w:eastAsia="ru-RU"/>
          </w:rPr>
          <w:t>120 мм</w:t>
        </w:r>
      </w:smartTag>
      <w:r w:rsidRPr="00B3580E">
        <w:rPr>
          <w:rFonts w:ascii="Times New Roman" w:hAnsi="Times New Roman"/>
          <w:lang w:eastAsia="ru-RU"/>
        </w:rPr>
        <w:t xml:space="preserve">, ширина </w:t>
      </w:r>
      <w:smartTag w:uri="urn:schemas-microsoft-com:office:smarttags" w:element="metricconverter">
        <w:smartTagPr>
          <w:attr w:name="ProductID" w:val="50 мм"/>
        </w:smartTagPr>
        <w:r w:rsidRPr="00B3580E">
          <w:rPr>
            <w:rFonts w:ascii="Times New Roman" w:hAnsi="Times New Roman"/>
            <w:lang w:eastAsia="ru-RU"/>
          </w:rPr>
          <w:t>50 мм</w:t>
        </w:r>
      </w:smartTag>
      <w:r w:rsidRPr="00B3580E">
        <w:rPr>
          <w:rFonts w:ascii="Times New Roman" w:hAnsi="Times New Roman"/>
          <w:lang w:eastAsia="ru-RU"/>
        </w:rPr>
        <w:t>.</w:t>
      </w:r>
    </w:p>
    <w:p w:rsidR="008246F0" w:rsidRPr="00B3580E" w:rsidRDefault="008246F0" w:rsidP="007258E4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  <w:r w:rsidRPr="00B3580E">
        <w:rPr>
          <w:rFonts w:ascii="Times New Roman" w:hAnsi="Times New Roman"/>
          <w:lang w:eastAsia="ru-RU"/>
        </w:rPr>
        <w:t>Основной материал: клапан, подклапан.</w:t>
      </w:r>
    </w:p>
    <w:p w:rsidR="008246F0" w:rsidRPr="00B3580E" w:rsidRDefault="008246F0" w:rsidP="007258E4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p w:rsidR="008246F0" w:rsidRPr="00B3580E" w:rsidRDefault="008246F0" w:rsidP="007258E4">
      <w:pPr>
        <w:tabs>
          <w:tab w:val="left" w:pos="3960"/>
        </w:tabs>
        <w:spacing w:after="0" w:line="240" w:lineRule="auto"/>
        <w:rPr>
          <w:rFonts w:ascii="Times New Roman" w:hAnsi="Times New Roman"/>
          <w:b/>
          <w:lang w:eastAsia="ru-RU"/>
        </w:rPr>
      </w:pPr>
      <w:r w:rsidRPr="00B3580E">
        <w:rPr>
          <w:rFonts w:ascii="Times New Roman" w:hAnsi="Times New Roman"/>
          <w:b/>
          <w:lang w:eastAsia="ru-RU"/>
        </w:rPr>
        <w:t>В инструкционно-технологической карте в местах пропуска необходимо самостоятельно указать технические условия на выполнение операции.</w:t>
      </w:r>
    </w:p>
    <w:p w:rsidR="008246F0" w:rsidRPr="00B3580E" w:rsidRDefault="008246F0" w:rsidP="007258E4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3992"/>
        <w:gridCol w:w="3486"/>
      </w:tblGrid>
      <w:tr w:rsidR="008246F0" w:rsidRPr="00B3580E" w:rsidTr="00BC4C5D">
        <w:tc>
          <w:tcPr>
            <w:tcW w:w="2093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3580E">
              <w:rPr>
                <w:rFonts w:ascii="Times New Roman" w:hAnsi="Times New Roman"/>
                <w:b/>
                <w:lang w:eastAsia="ru-RU"/>
              </w:rPr>
              <w:t>Наименование операции</w:t>
            </w:r>
          </w:p>
        </w:tc>
        <w:tc>
          <w:tcPr>
            <w:tcW w:w="3992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ru-RU"/>
              </w:rPr>
            </w:pPr>
            <w:r w:rsidRPr="00B3580E">
              <w:rPr>
                <w:rFonts w:ascii="Times New Roman" w:hAnsi="Times New Roman"/>
                <w:b/>
                <w:noProof/>
                <w:lang w:eastAsia="ru-RU"/>
              </w:rPr>
              <w:t>Технические условия на выполнение операции</w:t>
            </w:r>
          </w:p>
        </w:tc>
        <w:tc>
          <w:tcPr>
            <w:tcW w:w="348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ru-RU"/>
              </w:rPr>
            </w:pPr>
            <w:r w:rsidRPr="00B3580E">
              <w:rPr>
                <w:rFonts w:ascii="Times New Roman" w:hAnsi="Times New Roman"/>
                <w:b/>
                <w:noProof/>
                <w:lang w:eastAsia="ru-RU"/>
              </w:rPr>
              <w:t>Схема, рисунок</w:t>
            </w:r>
          </w:p>
        </w:tc>
      </w:tr>
      <w:tr w:rsidR="008246F0" w:rsidRPr="00B3580E" w:rsidTr="00BC4C5D">
        <w:tc>
          <w:tcPr>
            <w:tcW w:w="2093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Обработка клапана обтачным швом</w:t>
            </w:r>
          </w:p>
        </w:tc>
        <w:tc>
          <w:tcPr>
            <w:tcW w:w="3992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noProof/>
                <w:lang w:eastAsia="ru-RU"/>
              </w:rPr>
            </w:pPr>
            <w:r w:rsidRPr="00B3580E">
              <w:rPr>
                <w:rFonts w:ascii="Times New Roman" w:hAnsi="Times New Roman"/>
                <w:noProof/>
                <w:lang w:eastAsia="ru-RU"/>
              </w:rPr>
              <w:t>Клапан-это деталь кармана или отделочный элемент</w:t>
            </w:r>
          </w:p>
        </w:tc>
        <w:tc>
          <w:tcPr>
            <w:tcW w:w="348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8246F0" w:rsidRPr="00B3580E" w:rsidTr="00BC4C5D">
        <w:tc>
          <w:tcPr>
            <w:tcW w:w="2093" w:type="dxa"/>
            <w:vMerge w:val="restart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Выкраивание деталей кроя клапана (на деталях указать направление нити основы)</w:t>
            </w:r>
          </w:p>
        </w:tc>
        <w:tc>
          <w:tcPr>
            <w:tcW w:w="3992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Клапан (1 деталь) выкраивают из основной ткани. нить основы (н.о.) проходит также, как на основной детали. Припуски на обработку швов: </w: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по верхнему срезу – </w:t>
            </w:r>
            <w:smartTag w:uri="urn:schemas-microsoft-com:office:smarttags" w:element="metricconverter">
              <w:smartTagPr>
                <w:attr w:name="ProductID" w:val="1.5 см"/>
              </w:smartTagPr>
              <w:r w:rsidRPr="00B3580E">
                <w:rPr>
                  <w:rFonts w:ascii="Times New Roman" w:hAnsi="Times New Roman"/>
                  <w:lang w:eastAsia="ru-RU"/>
                </w:rPr>
                <w:t>1.5 см</w:t>
              </w:r>
            </w:smartTag>
            <w:r w:rsidRPr="00B3580E">
              <w:rPr>
                <w:rFonts w:ascii="Times New Roman" w:hAnsi="Times New Roman"/>
                <w:lang w:eastAsia="ru-RU"/>
              </w:rPr>
              <w:t>.</w: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по боковым сторонам и  срезу низа клапана – 0.5-0.7см. </w:t>
            </w:r>
          </w:p>
        </w:tc>
        <w:tc>
          <w:tcPr>
            <w:tcW w:w="348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noProof/>
                <w:lang w:eastAsia="ru-RU"/>
              </w:rPr>
              <w:pict>
                <v:shape id="Рисунок 52" o:spid="_x0000_i1033" type="#_x0000_t75" style="width:165pt;height:114pt;visibility:visible">
                  <v:imagedata r:id="rId4" o:title=""/>
                </v:shape>
              </w:pic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8246F0" w:rsidRPr="00B3580E" w:rsidTr="00BC4C5D">
        <w:tc>
          <w:tcPr>
            <w:tcW w:w="2093" w:type="dxa"/>
            <w:vMerge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92" w:type="dxa"/>
            <w:vMerge w:val="restart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Подклапан (1 деталь) выкраивают из основной ткани. Нить основы проходит…………………………..</w: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По боковым сторонам  и срезу низа подклапан меньше клапана на ширину канта  на 0.1-</w:t>
            </w:r>
            <w:smartTag w:uri="urn:schemas-microsoft-com:office:smarttags" w:element="metricconverter">
              <w:smartTagPr>
                <w:attr w:name="ProductID" w:val="0.2 см"/>
              </w:smartTagPr>
              <w:r w:rsidRPr="00B3580E">
                <w:rPr>
                  <w:rFonts w:ascii="Times New Roman" w:hAnsi="Times New Roman"/>
                  <w:lang w:eastAsia="ru-RU"/>
                </w:rPr>
                <w:t>0.2 см</w:t>
              </w:r>
            </w:smartTag>
            <w:r w:rsidRPr="00B3580E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348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8246F0" w:rsidRPr="00B3580E" w:rsidTr="00BC4C5D">
        <w:tc>
          <w:tcPr>
            <w:tcW w:w="2093" w:type="dxa"/>
            <w:vMerge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92" w:type="dxa"/>
            <w:vMerge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48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noProof/>
                <w:lang w:eastAsia="ru-RU"/>
              </w:rPr>
              <w:pict>
                <v:shape id="Рисунок 53" o:spid="_x0000_i1034" type="#_x0000_t75" style="width:158.25pt;height:109.5pt;visibility:visible">
                  <v:imagedata r:id="rId5" o:title=""/>
                </v:shape>
              </w:pic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                                   </w:t>
            </w:r>
          </w:p>
        </w:tc>
      </w:tr>
      <w:tr w:rsidR="008246F0" w:rsidRPr="00B3580E" w:rsidTr="00BC4C5D">
        <w:tc>
          <w:tcPr>
            <w:tcW w:w="2093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Сметывание клапана с подклапаном</w:t>
            </w:r>
          </w:p>
        </w:tc>
        <w:tc>
          <w:tcPr>
            <w:tcW w:w="3992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Клапан и подклапан складывают лицевыми сторонами внутрь, уравнивают срезы, сметывают прямыми стежками со стороны………………….детали на расстоянии …………………..от срезов с посадкой в углах из клапана. </w:t>
            </w:r>
          </w:p>
        </w:tc>
        <w:tc>
          <w:tcPr>
            <w:tcW w:w="348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noProof/>
                <w:lang w:eastAsia="ru-RU"/>
              </w:rPr>
              <w:pict>
                <v:shape id="Рисунок 55" o:spid="_x0000_i1035" type="#_x0000_t75" style="width:161.25pt;height:83.25pt;visibility:visible">
                  <v:imagedata r:id="rId7" o:title=""/>
                </v:shape>
              </w:pic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8246F0" w:rsidRPr="00B3580E" w:rsidTr="00BC4C5D">
        <w:tc>
          <w:tcPr>
            <w:tcW w:w="2093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ВТО клапана</w:t>
            </w:r>
          </w:p>
        </w:tc>
        <w:tc>
          <w:tcPr>
            <w:tcW w:w="3992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Посадку в углах слегка ссутюживают</w:t>
            </w:r>
          </w:p>
        </w:tc>
        <w:tc>
          <w:tcPr>
            <w:tcW w:w="348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8246F0" w:rsidRPr="00B3580E" w:rsidTr="00BC4C5D">
        <w:tc>
          <w:tcPr>
            <w:tcW w:w="2093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Обтачивание клапана</w:t>
            </w:r>
          </w:p>
        </w:tc>
        <w:tc>
          <w:tcPr>
            <w:tcW w:w="3992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Обтачивают клапан со стороны подклапана швом шириной . </w:t>
            </w:r>
            <w:smartTag w:uri="urn:schemas-microsoft-com:office:smarttags" w:element="metricconverter">
              <w:smartTagPr>
                <w:attr w:name="ProductID" w:val="0.5 см"/>
              </w:smartTagPr>
              <w:r w:rsidRPr="00B3580E">
                <w:rPr>
                  <w:rFonts w:ascii="Times New Roman" w:hAnsi="Times New Roman"/>
                  <w:lang w:eastAsia="ru-RU"/>
                </w:rPr>
                <w:t>0.5 см</w:t>
              </w:r>
            </w:smartTag>
            <w:r w:rsidRPr="00B3580E">
              <w:rPr>
                <w:rFonts w:ascii="Times New Roman" w:hAnsi="Times New Roman"/>
                <w:lang w:eastAsia="ru-RU"/>
              </w:rPr>
              <w:t>. Нитки сметывания удаляют, высекают углы, оставляя припуск …………см.</w:t>
            </w:r>
          </w:p>
        </w:tc>
        <w:tc>
          <w:tcPr>
            <w:tcW w:w="348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noProof/>
                <w:lang w:eastAsia="ru-RU"/>
              </w:rPr>
              <w:pict>
                <v:shape id="Рисунок 56" o:spid="_x0000_i1036" type="#_x0000_t75" style="width:161.25pt;height:101.25pt;visibility:visible">
                  <v:imagedata r:id="rId8" o:title=""/>
                </v:shape>
              </w:pic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                                         </w:t>
            </w:r>
          </w:p>
        </w:tc>
      </w:tr>
      <w:tr w:rsidR="008246F0" w:rsidRPr="00B3580E" w:rsidTr="00BC4C5D">
        <w:tc>
          <w:tcPr>
            <w:tcW w:w="2093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Выметывание клапана</w:t>
            </w:r>
          </w:p>
        </w:tc>
        <w:tc>
          <w:tcPr>
            <w:tcW w:w="3992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Выметывают край клапана со стороны …………………с образованием канта из основной ткани. </w:t>
            </w:r>
          </w:p>
        </w:tc>
        <w:tc>
          <w:tcPr>
            <w:tcW w:w="348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noProof/>
                <w:lang w:eastAsia="ru-RU"/>
              </w:rPr>
              <w:pict>
                <v:shape id="Рисунок 57" o:spid="_x0000_i1037" type="#_x0000_t75" style="width:170.25pt;height:109.5pt;visibility:visible">
                  <v:imagedata r:id="rId9" o:title=""/>
                </v:shape>
              </w:pic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                                         </w:t>
            </w:r>
          </w:p>
        </w:tc>
      </w:tr>
      <w:tr w:rsidR="008246F0" w:rsidRPr="00B3580E" w:rsidTr="00BC4C5D">
        <w:tc>
          <w:tcPr>
            <w:tcW w:w="2093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Закрепление обтачного края отделочной строчкой</w:t>
            </w:r>
          </w:p>
        </w:tc>
        <w:tc>
          <w:tcPr>
            <w:tcW w:w="3992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Выполняют отделочную строчку  со стороны…………………. Ширина строчки по модели (на выбор)</w:t>
            </w:r>
          </w:p>
        </w:tc>
        <w:tc>
          <w:tcPr>
            <w:tcW w:w="348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noProof/>
                <w:lang w:eastAsia="ru-RU"/>
              </w:rPr>
              <w:pict>
                <v:shape id="Рисунок 58" o:spid="_x0000_i1038" type="#_x0000_t75" style="width:170.25pt;height:111.75pt;visibility:visible">
                  <v:imagedata r:id="rId10" o:title=""/>
                </v:shape>
              </w:pict>
            </w:r>
          </w:p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8246F0" w:rsidRPr="00B3580E" w:rsidTr="00BC4C5D">
        <w:tc>
          <w:tcPr>
            <w:tcW w:w="2093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Чистка клапана</w:t>
            </w:r>
          </w:p>
        </w:tc>
        <w:tc>
          <w:tcPr>
            <w:tcW w:w="3992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Удаляют нитки выметывания. ВТО клапана</w:t>
            </w:r>
          </w:p>
        </w:tc>
        <w:tc>
          <w:tcPr>
            <w:tcW w:w="3486" w:type="dxa"/>
          </w:tcPr>
          <w:p w:rsidR="008246F0" w:rsidRPr="00B3580E" w:rsidRDefault="008246F0" w:rsidP="00BC4C5D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:rsidR="008246F0" w:rsidRPr="00B3580E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Pr="00B3580E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</w:p>
    <w:p w:rsidR="008246F0" w:rsidRPr="00B3580E" w:rsidRDefault="008246F0" w:rsidP="007258E4">
      <w:pPr>
        <w:keepNext/>
        <w:tabs>
          <w:tab w:val="left" w:pos="3960"/>
        </w:tabs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lang w:eastAsia="ru-RU"/>
        </w:rPr>
      </w:pPr>
      <w:r w:rsidRPr="00B3580E">
        <w:rPr>
          <w:rFonts w:ascii="Times New Roman" w:hAnsi="Times New Roman" w:cs="Arial"/>
          <w:b/>
          <w:bCs/>
          <w:kern w:val="32"/>
          <w:lang w:eastAsia="ru-RU"/>
        </w:rPr>
        <w:t xml:space="preserve">Карта пооперационного контроля </w:t>
      </w:r>
    </w:p>
    <w:p w:rsidR="008246F0" w:rsidRPr="00B3580E" w:rsidRDefault="008246F0" w:rsidP="007258E4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B3580E">
        <w:rPr>
          <w:rFonts w:ascii="Times New Roman" w:hAnsi="Times New Roman"/>
          <w:lang w:eastAsia="ru-RU"/>
        </w:rPr>
        <w:t xml:space="preserve">«Обработка клапана» </w:t>
      </w:r>
    </w:p>
    <w:p w:rsidR="008246F0" w:rsidRPr="00B3580E" w:rsidRDefault="008246F0" w:rsidP="007258E4">
      <w:pPr>
        <w:tabs>
          <w:tab w:val="left" w:pos="3960"/>
        </w:tabs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96"/>
        <w:gridCol w:w="7304"/>
        <w:gridCol w:w="1080"/>
      </w:tblGrid>
      <w:tr w:rsidR="008246F0" w:rsidRPr="00B3580E" w:rsidTr="00C525C4">
        <w:tc>
          <w:tcPr>
            <w:tcW w:w="796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№</w:t>
            </w:r>
          </w:p>
          <w:p w:rsidR="008246F0" w:rsidRPr="00B3580E" w:rsidRDefault="008246F0" w:rsidP="00C525C4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7304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Критерии оценки</w:t>
            </w:r>
          </w:p>
        </w:tc>
        <w:tc>
          <w:tcPr>
            <w:tcW w:w="1080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8246F0" w:rsidRPr="00B3580E" w:rsidTr="00C525C4">
        <w:tc>
          <w:tcPr>
            <w:tcW w:w="796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304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Организация рабочего места</w:t>
            </w:r>
          </w:p>
        </w:tc>
        <w:tc>
          <w:tcPr>
            <w:tcW w:w="1080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246F0" w:rsidRPr="00B3580E" w:rsidTr="00C525C4">
        <w:tc>
          <w:tcPr>
            <w:tcW w:w="796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304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Определение нити основы  в деталях клапана                          (да/нет)</w:t>
            </w:r>
          </w:p>
        </w:tc>
        <w:tc>
          <w:tcPr>
            <w:tcW w:w="1080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246F0" w:rsidRPr="00B3580E" w:rsidTr="00C525C4">
        <w:tc>
          <w:tcPr>
            <w:tcW w:w="796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304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Ширина шва обтачивания                                                          5 ±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B3580E">
                <w:rPr>
                  <w:rFonts w:ascii="Times New Roman" w:hAnsi="Times New Roman"/>
                  <w:lang w:eastAsia="ru-RU"/>
                </w:rPr>
                <w:t>1 мм</w:t>
              </w:r>
            </w:smartTag>
          </w:p>
        </w:tc>
        <w:tc>
          <w:tcPr>
            <w:tcW w:w="1080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246F0" w:rsidRPr="00B3580E" w:rsidTr="00C525C4">
        <w:tc>
          <w:tcPr>
            <w:tcW w:w="796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304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Симметричность концов клапана</w:t>
            </w:r>
          </w:p>
        </w:tc>
        <w:tc>
          <w:tcPr>
            <w:tcW w:w="1080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246F0" w:rsidRPr="00B3580E" w:rsidTr="00C525C4">
        <w:tc>
          <w:tcPr>
            <w:tcW w:w="796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304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Наличие закрепок на концах шва обтачивания                         (да/нет)</w:t>
            </w:r>
          </w:p>
        </w:tc>
        <w:tc>
          <w:tcPr>
            <w:tcW w:w="1080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246F0" w:rsidRPr="00B3580E" w:rsidTr="00C525C4">
        <w:tc>
          <w:tcPr>
            <w:tcW w:w="796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7304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Срезаны припуски шва в углах                                                   (да/нет)</w:t>
            </w:r>
          </w:p>
        </w:tc>
        <w:tc>
          <w:tcPr>
            <w:tcW w:w="1080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246F0" w:rsidRPr="00B3580E" w:rsidTr="00C525C4">
        <w:tc>
          <w:tcPr>
            <w:tcW w:w="796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7304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Шов выправлен равномерно по всей длине                               (да/нет)</w:t>
            </w:r>
          </w:p>
        </w:tc>
        <w:tc>
          <w:tcPr>
            <w:tcW w:w="1080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246F0" w:rsidRPr="00B3580E" w:rsidTr="00C525C4">
        <w:tc>
          <w:tcPr>
            <w:tcW w:w="796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7304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Качество вывёртывания клапана</w:t>
            </w:r>
          </w:p>
        </w:tc>
        <w:tc>
          <w:tcPr>
            <w:tcW w:w="1080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246F0" w:rsidRPr="00B3580E" w:rsidTr="00C525C4">
        <w:tc>
          <w:tcPr>
            <w:tcW w:w="796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7304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Ширина канта (1-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B3580E">
                <w:rPr>
                  <w:rFonts w:ascii="Times New Roman" w:hAnsi="Times New Roman"/>
                  <w:lang w:eastAsia="ru-RU"/>
                </w:rPr>
                <w:t>2 мм</w:t>
              </w:r>
            </w:smartTag>
            <w:r w:rsidRPr="00B3580E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080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8246F0" w:rsidRPr="00B3580E" w:rsidTr="00C525C4">
        <w:tc>
          <w:tcPr>
            <w:tcW w:w="796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7304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ВТО после вывертывания                                                            (да/нет)</w:t>
            </w:r>
          </w:p>
        </w:tc>
        <w:tc>
          <w:tcPr>
            <w:tcW w:w="1080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246F0" w:rsidRPr="00B3580E" w:rsidTr="00C525C4">
        <w:tc>
          <w:tcPr>
            <w:tcW w:w="796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7304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 xml:space="preserve">Качество отделочной строчки </w:t>
            </w:r>
          </w:p>
        </w:tc>
        <w:tc>
          <w:tcPr>
            <w:tcW w:w="1080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246F0" w:rsidRPr="00B3580E" w:rsidTr="00C525C4">
        <w:tc>
          <w:tcPr>
            <w:tcW w:w="796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7304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Соблюдение безопасных приемов труда                                    (да/нет)</w:t>
            </w:r>
          </w:p>
        </w:tc>
        <w:tc>
          <w:tcPr>
            <w:tcW w:w="1080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8246F0" w:rsidRPr="00B3580E" w:rsidTr="00C525C4">
        <w:tc>
          <w:tcPr>
            <w:tcW w:w="796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7304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Знание технических условий на выполнение операций (определяется  по заполненной инструкционно-технологической карте)</w:t>
            </w:r>
          </w:p>
        </w:tc>
        <w:tc>
          <w:tcPr>
            <w:tcW w:w="1080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246F0" w:rsidRPr="00B3580E" w:rsidTr="00C525C4">
        <w:tc>
          <w:tcPr>
            <w:tcW w:w="796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7304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Аккуратность выполнения</w:t>
            </w:r>
          </w:p>
        </w:tc>
        <w:tc>
          <w:tcPr>
            <w:tcW w:w="1080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246F0" w:rsidRPr="00B3580E" w:rsidTr="00C525C4">
        <w:tc>
          <w:tcPr>
            <w:tcW w:w="796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04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080" w:type="dxa"/>
          </w:tcPr>
          <w:p w:rsidR="008246F0" w:rsidRPr="00B3580E" w:rsidRDefault="008246F0" w:rsidP="00C525C4">
            <w:pPr>
              <w:tabs>
                <w:tab w:val="left" w:pos="3960"/>
              </w:tabs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580E">
              <w:rPr>
                <w:rFonts w:ascii="Times New Roman" w:hAnsi="Times New Roman"/>
                <w:lang w:eastAsia="ru-RU"/>
              </w:rPr>
              <w:t>40</w:t>
            </w:r>
          </w:p>
        </w:tc>
      </w:tr>
    </w:tbl>
    <w:p w:rsidR="008246F0" w:rsidRPr="00B3580E" w:rsidRDefault="008246F0" w:rsidP="00B67A3A">
      <w:pPr>
        <w:spacing w:after="0" w:line="240" w:lineRule="auto"/>
        <w:rPr>
          <w:rFonts w:ascii="Times New Roman" w:hAnsi="Times New Roman"/>
          <w:color w:val="000000"/>
          <w:shd w:val="clear" w:color="auto" w:fill="FFFFFF"/>
          <w:lang w:eastAsia="ru-RU"/>
        </w:rPr>
      </w:pPr>
    </w:p>
    <w:sectPr w:rsidR="008246F0" w:rsidRPr="00B3580E" w:rsidSect="00CB7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25AB"/>
    <w:rsid w:val="00180281"/>
    <w:rsid w:val="00247283"/>
    <w:rsid w:val="002D0D92"/>
    <w:rsid w:val="003C29B0"/>
    <w:rsid w:val="004550CB"/>
    <w:rsid w:val="004E0182"/>
    <w:rsid w:val="005255BD"/>
    <w:rsid w:val="00530993"/>
    <w:rsid w:val="00574FF9"/>
    <w:rsid w:val="005A0C6A"/>
    <w:rsid w:val="005C6CBE"/>
    <w:rsid w:val="005C715B"/>
    <w:rsid w:val="00605AD2"/>
    <w:rsid w:val="006C25AB"/>
    <w:rsid w:val="006E365D"/>
    <w:rsid w:val="00720CD5"/>
    <w:rsid w:val="007258E4"/>
    <w:rsid w:val="008246F0"/>
    <w:rsid w:val="0088759F"/>
    <w:rsid w:val="00960B89"/>
    <w:rsid w:val="009831E5"/>
    <w:rsid w:val="009E1932"/>
    <w:rsid w:val="009E535E"/>
    <w:rsid w:val="00AA0F84"/>
    <w:rsid w:val="00AB33E2"/>
    <w:rsid w:val="00B21BF3"/>
    <w:rsid w:val="00B3580E"/>
    <w:rsid w:val="00B67A3A"/>
    <w:rsid w:val="00B87FE0"/>
    <w:rsid w:val="00BC4C5D"/>
    <w:rsid w:val="00C525C4"/>
    <w:rsid w:val="00C830F7"/>
    <w:rsid w:val="00CB7A38"/>
    <w:rsid w:val="00CC65B8"/>
    <w:rsid w:val="00DE27BB"/>
    <w:rsid w:val="00E109C5"/>
    <w:rsid w:val="00E83F5D"/>
    <w:rsid w:val="00EB14EA"/>
    <w:rsid w:val="00ED54D7"/>
    <w:rsid w:val="00F70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A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875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20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0C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42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413</TotalTime>
  <Pages>6</Pages>
  <Words>957</Words>
  <Characters>5458</Characters>
  <Application>Microsoft Office Outlook</Application>
  <DocSecurity>0</DocSecurity>
  <Lines>0</Lines>
  <Paragraphs>0</Paragraphs>
  <ScaleCrop>false</ScaleCrop>
  <Company>Иваново-2012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Admin</cp:lastModifiedBy>
  <cp:revision>9</cp:revision>
  <cp:lastPrinted>2014-12-03T13:04:00Z</cp:lastPrinted>
  <dcterms:created xsi:type="dcterms:W3CDTF">2014-10-20T12:56:00Z</dcterms:created>
  <dcterms:modified xsi:type="dcterms:W3CDTF">2014-12-03T13:08:00Z</dcterms:modified>
</cp:coreProperties>
</file>